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4A8211" w14:textId="77777777" w:rsidR="00242797" w:rsidRDefault="00242797" w:rsidP="00242797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WHYT (</w:t>
      </w:r>
      <w:proofErr w:type="gramStart"/>
      <w:r>
        <w:rPr>
          <w:rFonts w:cs="Times New Roman"/>
          <w:szCs w:val="24"/>
          <w:u w:val="single"/>
          <w:lang w:val="en-GB"/>
        </w:rPr>
        <w:t>WHYTE)</w:t>
      </w:r>
      <w:r>
        <w:rPr>
          <w:rFonts w:cs="Times New Roman"/>
          <w:szCs w:val="24"/>
          <w:lang w:val="en-GB"/>
        </w:rPr>
        <w:t xml:space="preserve">   </w:t>
      </w:r>
      <w:proofErr w:type="gramEnd"/>
      <w:r>
        <w:rPr>
          <w:rFonts w:cs="Times New Roman"/>
          <w:szCs w:val="24"/>
          <w:lang w:val="en-GB"/>
        </w:rPr>
        <w:t xml:space="preserve">   (fl.1401)</w:t>
      </w:r>
    </w:p>
    <w:p w14:paraId="786C9A51" w14:textId="77777777" w:rsidR="00242797" w:rsidRDefault="00242797" w:rsidP="00242797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Oxford University.</w:t>
      </w:r>
    </w:p>
    <w:p w14:paraId="796914F3" w14:textId="77777777" w:rsidR="00242797" w:rsidRDefault="00242797" w:rsidP="00242797">
      <w:pPr>
        <w:pStyle w:val="NoSpacing"/>
        <w:rPr>
          <w:rFonts w:cs="Times New Roman"/>
          <w:szCs w:val="24"/>
          <w:lang w:val="en-GB"/>
        </w:rPr>
      </w:pPr>
    </w:p>
    <w:p w14:paraId="4F55B479" w14:textId="77777777" w:rsidR="00242797" w:rsidRDefault="00242797" w:rsidP="00242797">
      <w:pPr>
        <w:pStyle w:val="NoSpacing"/>
        <w:rPr>
          <w:rFonts w:cs="Times New Roman"/>
          <w:szCs w:val="24"/>
          <w:lang w:val="en-GB"/>
        </w:rPr>
      </w:pPr>
    </w:p>
    <w:p w14:paraId="25F96C16" w14:textId="77777777" w:rsidR="00242797" w:rsidRDefault="00242797" w:rsidP="00242797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1401</w:t>
      </w:r>
      <w:r>
        <w:rPr>
          <w:rFonts w:cs="Times New Roman"/>
          <w:szCs w:val="24"/>
          <w:lang w:val="en-GB"/>
        </w:rPr>
        <w:tab/>
        <w:t>Principal of Hart Hall.</w:t>
      </w:r>
    </w:p>
    <w:p w14:paraId="6CB45192" w14:textId="77777777" w:rsidR="00242797" w:rsidRDefault="00242797" w:rsidP="00242797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</w:r>
      <w:r w:rsidRPr="008B6253">
        <w:rPr>
          <w:rFonts w:cs="Times New Roman"/>
          <w:szCs w:val="24"/>
          <w:lang w:val="en-GB"/>
        </w:rPr>
        <w:t>("Oxford Honours 1220 – 1896" pub. The Clarendon Press 1894 p.</w:t>
      </w:r>
      <w:r>
        <w:rPr>
          <w:rFonts w:cs="Times New Roman"/>
          <w:szCs w:val="24"/>
          <w:lang w:val="en-GB"/>
        </w:rPr>
        <w:t>281)</w:t>
      </w:r>
    </w:p>
    <w:p w14:paraId="5CAA361D" w14:textId="77777777" w:rsidR="00242797" w:rsidRDefault="00242797" w:rsidP="00242797">
      <w:pPr>
        <w:pStyle w:val="NoSpacing"/>
        <w:rPr>
          <w:rFonts w:cs="Times New Roman"/>
          <w:szCs w:val="24"/>
          <w:lang w:val="en-GB"/>
        </w:rPr>
      </w:pPr>
    </w:p>
    <w:p w14:paraId="08EADBEB" w14:textId="77777777" w:rsidR="00242797" w:rsidRDefault="00242797" w:rsidP="00242797">
      <w:pPr>
        <w:pStyle w:val="NoSpacing"/>
        <w:rPr>
          <w:rFonts w:cs="Times New Roman"/>
          <w:szCs w:val="24"/>
          <w:lang w:val="en-GB"/>
        </w:rPr>
      </w:pPr>
    </w:p>
    <w:p w14:paraId="350370A2" w14:textId="77777777" w:rsidR="00242797" w:rsidRDefault="00242797" w:rsidP="00242797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26 December 2024</w:t>
      </w:r>
    </w:p>
    <w:p w14:paraId="4DFADE4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C990CC" w14:textId="77777777" w:rsidR="00242797" w:rsidRDefault="00242797" w:rsidP="009139A6">
      <w:r>
        <w:separator/>
      </w:r>
    </w:p>
  </w:endnote>
  <w:endnote w:type="continuationSeparator" w:id="0">
    <w:p w14:paraId="3CE922E1" w14:textId="77777777" w:rsidR="00242797" w:rsidRDefault="002427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2E6B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642B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02B6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77D581" w14:textId="77777777" w:rsidR="00242797" w:rsidRDefault="00242797" w:rsidP="009139A6">
      <w:r>
        <w:separator/>
      </w:r>
    </w:p>
  </w:footnote>
  <w:footnote w:type="continuationSeparator" w:id="0">
    <w:p w14:paraId="5C9BEBC6" w14:textId="77777777" w:rsidR="00242797" w:rsidRDefault="002427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8E2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7AF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1DE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797"/>
    <w:rsid w:val="000666E0"/>
    <w:rsid w:val="00242797"/>
    <w:rsid w:val="002510B7"/>
    <w:rsid w:val="00270799"/>
    <w:rsid w:val="005853BE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18220"/>
  <w15:chartTrackingRefBased/>
  <w15:docId w15:val="{01E2EA73-DDD0-414F-8D57-35D2E447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2024-12-26T17:17:00Z</dcterms:created>
  <dcterms:modified xsi:type="dcterms:W3CDTF">2024-12-26T17:17:00Z</dcterms:modified>
</cp:coreProperties>
</file>